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E0" w:rsidRDefault="00E467E0" w:rsidP="0096324D">
      <w:pPr>
        <w:tabs>
          <w:tab w:val="left" w:pos="4500"/>
        </w:tabs>
        <w:rPr>
          <w:rFonts w:ascii="Times New Roman" w:hAnsi="Times New Roman"/>
          <w:sz w:val="26"/>
          <w:szCs w:val="26"/>
          <w:lang w:val="ru-RU"/>
        </w:rPr>
      </w:pPr>
      <w:r w:rsidRPr="00A01361">
        <w:rPr>
          <w:rFonts w:ascii="Times New Roman" w:hAnsi="Times New Roman"/>
          <w:sz w:val="24"/>
          <w:szCs w:val="24"/>
          <w:lang w:val="ru-RU"/>
        </w:rPr>
        <w:t xml:space="preserve">                                        </w:t>
      </w:r>
      <w:r w:rsidRPr="00A01361">
        <w:rPr>
          <w:rFonts w:ascii="Times New Roman" w:hAnsi="Times New Roman"/>
          <w:sz w:val="26"/>
          <w:szCs w:val="26"/>
          <w:lang w:val="ru-RU"/>
        </w:rPr>
        <w:t xml:space="preserve">         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</w:t>
      </w:r>
    </w:p>
    <w:p w:rsidR="00E467E0" w:rsidRPr="00A01361" w:rsidRDefault="00E467E0" w:rsidP="0096324D">
      <w:pPr>
        <w:tabs>
          <w:tab w:val="left" w:pos="4500"/>
        </w:tabs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</w:t>
      </w:r>
      <w:r w:rsidRPr="00A01361">
        <w:rPr>
          <w:rFonts w:ascii="Times New Roman" w:hAnsi="Times New Roman"/>
          <w:sz w:val="26"/>
          <w:szCs w:val="26"/>
          <w:lang w:val="ru-RU"/>
        </w:rPr>
        <w:t>Додаток</w:t>
      </w:r>
    </w:p>
    <w:p w:rsidR="00E467E0" w:rsidRPr="00A01361" w:rsidRDefault="00E467E0" w:rsidP="0096324D">
      <w:pPr>
        <w:tabs>
          <w:tab w:val="left" w:pos="4500"/>
        </w:tabs>
        <w:rPr>
          <w:rFonts w:ascii="Times New Roman" w:hAnsi="Times New Roman"/>
          <w:sz w:val="26"/>
          <w:szCs w:val="26"/>
        </w:rPr>
      </w:pPr>
      <w:r w:rsidRPr="00A01361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</w:t>
      </w:r>
      <w:r w:rsidRPr="00A01361">
        <w:rPr>
          <w:rFonts w:ascii="Times New Roman" w:hAnsi="Times New Roman"/>
          <w:sz w:val="26"/>
          <w:szCs w:val="26"/>
          <w:lang w:val="ru-RU"/>
        </w:rPr>
        <w:t xml:space="preserve">    до  </w:t>
      </w:r>
      <w:r w:rsidRPr="00A01361">
        <w:rPr>
          <w:rFonts w:ascii="Times New Roman" w:hAnsi="Times New Roman"/>
          <w:sz w:val="26"/>
          <w:szCs w:val="26"/>
        </w:rPr>
        <w:t>рішення міської ради</w:t>
      </w:r>
    </w:p>
    <w:p w:rsidR="00E467E0" w:rsidRPr="0096324D" w:rsidRDefault="00E467E0" w:rsidP="0096324D">
      <w:pPr>
        <w:tabs>
          <w:tab w:val="left" w:pos="4500"/>
        </w:tabs>
        <w:rPr>
          <w:rFonts w:ascii="Times New Roman" w:hAnsi="Times New Roman"/>
          <w:sz w:val="26"/>
          <w:szCs w:val="26"/>
        </w:rPr>
      </w:pPr>
      <w:r w:rsidRPr="00A01361"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від 08.08.2014 р.</w:t>
      </w:r>
    </w:p>
    <w:p w:rsidR="00E467E0" w:rsidRPr="00A01361" w:rsidRDefault="00E467E0" w:rsidP="00A01361">
      <w:pPr>
        <w:jc w:val="center"/>
        <w:rPr>
          <w:rFonts w:ascii="Times New Roman" w:hAnsi="Times New Roman"/>
          <w:b/>
          <w:color w:val="000000"/>
          <w:sz w:val="32"/>
          <w:lang w:val="ru-RU"/>
        </w:rPr>
      </w:pPr>
      <w:r w:rsidRPr="00A01361">
        <w:rPr>
          <w:rFonts w:ascii="Times New Roman" w:hAnsi="Times New Roman"/>
          <w:b/>
          <w:color w:val="000000"/>
          <w:sz w:val="32"/>
          <w:lang w:val="ru-RU"/>
        </w:rPr>
        <w:t>Звернення</w:t>
      </w:r>
    </w:p>
    <w:p w:rsidR="00E467E0" w:rsidRDefault="00E467E0" w:rsidP="0096324D">
      <w:pPr>
        <w:pStyle w:val="Heading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  <w:r w:rsidRPr="00A01361">
        <w:rPr>
          <w:color w:val="000000"/>
          <w:sz w:val="32"/>
          <w:lang w:val="ru-RU"/>
        </w:rPr>
        <w:t xml:space="preserve">депутатів Лубенської міської ради до </w:t>
      </w:r>
      <w:hyperlink r:id="rId4" w:history="1">
        <w:r w:rsidRPr="00A01361">
          <w:rPr>
            <w:color w:val="000000"/>
            <w:sz w:val="32"/>
          </w:rPr>
          <w:t>Прем'єр-міністр</w:t>
        </w:r>
      </w:hyperlink>
      <w:r w:rsidRPr="00A01361">
        <w:rPr>
          <w:color w:val="000000"/>
          <w:sz w:val="32"/>
        </w:rPr>
        <w:t>а   України</w:t>
      </w:r>
    </w:p>
    <w:p w:rsidR="00E467E0" w:rsidRPr="0096324D" w:rsidRDefault="00E467E0" w:rsidP="0096324D">
      <w:pPr>
        <w:pStyle w:val="Heading3"/>
        <w:shd w:val="clear" w:color="auto" w:fill="FFFFFF"/>
        <w:spacing w:before="0" w:beforeAutospacing="0" w:after="0" w:afterAutospacing="0"/>
        <w:jc w:val="center"/>
        <w:rPr>
          <w:bCs w:val="0"/>
          <w:color w:val="000000"/>
          <w:sz w:val="32"/>
        </w:rPr>
      </w:pPr>
    </w:p>
    <w:p w:rsidR="00E467E0" w:rsidRPr="0096324D" w:rsidRDefault="00E467E0" w:rsidP="0096324D">
      <w:pPr>
        <w:jc w:val="center"/>
        <w:rPr>
          <w:rFonts w:ascii="Times New Roman" w:hAnsi="Times New Roman"/>
          <w:b/>
          <w:sz w:val="28"/>
          <w:lang w:val="ru-RU"/>
        </w:rPr>
      </w:pPr>
      <w:r w:rsidRPr="00A01361">
        <w:rPr>
          <w:rFonts w:ascii="Times New Roman" w:hAnsi="Times New Roman"/>
          <w:b/>
          <w:sz w:val="28"/>
          <w:lang w:val="ru-RU"/>
        </w:rPr>
        <w:t>Шановний Арсенію Петровичу!</w:t>
      </w:r>
    </w:p>
    <w:p w:rsidR="00E467E0" w:rsidRPr="00C54F53" w:rsidRDefault="00E467E0" w:rsidP="00C54F53">
      <w:pPr>
        <w:jc w:val="both"/>
        <w:rPr>
          <w:rStyle w:val="FontStyle"/>
          <w:rFonts w:ascii="Times New Roman" w:hAnsi="Times New Roman"/>
          <w:color w:val="auto"/>
          <w:sz w:val="22"/>
        </w:rPr>
      </w:pPr>
      <w:r>
        <w:rPr>
          <w:rFonts w:ascii="Times New Roman" w:hAnsi="Times New Roman"/>
          <w:lang w:val="ru-RU"/>
        </w:rPr>
        <w:t xml:space="preserve">         </w:t>
      </w:r>
      <w:r w:rsidRPr="00A01361">
        <w:rPr>
          <w:rFonts w:ascii="Times New Roman" w:hAnsi="Times New Roman"/>
          <w:sz w:val="28"/>
          <w:lang w:val="ru-RU"/>
        </w:rPr>
        <w:t xml:space="preserve">  </w:t>
      </w:r>
      <w:r>
        <w:rPr>
          <w:rFonts w:ascii="Times New Roman" w:hAnsi="Times New Roman"/>
          <w:bCs/>
          <w:sz w:val="28"/>
          <w:szCs w:val="17"/>
          <w:bdr w:val="none" w:sz="0" w:space="0" w:color="auto" w:frame="1"/>
        </w:rPr>
        <w:t xml:space="preserve">Звертаємося до Вас із проблемою міста, яка є загальнодержавною.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Ч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ерез недостатню кількість імунобіологічних препаратів, які надходять централізовано за кошти державного бюджету, діти згідно віку, не отримують необхідні профілактичні щеплення.</w:t>
      </w:r>
    </w:p>
    <w:p w:rsidR="00E467E0" w:rsidRDefault="00E467E0" w:rsidP="00C54F5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Так у 2014 р. підлягало щепленню та вакциновано дітей першого року життя:</w:t>
      </w:r>
    </w:p>
    <w:p w:rsidR="00E467E0" w:rsidRPr="00C54F53" w:rsidRDefault="00E467E0" w:rsidP="00C54F53">
      <w:pPr>
        <w:ind w:firstLine="567"/>
        <w:jc w:val="both"/>
        <w:rPr>
          <w:rStyle w:val="FontStyle"/>
          <w:rFonts w:ascii="Times New Roman" w:hAnsi="Times New Roman"/>
          <w:color w:val="auto"/>
          <w:sz w:val="28"/>
          <w:szCs w:val="28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-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 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дифтерія, кашлюк, правець-</w:t>
      </w:r>
      <w:r w:rsidRPr="00A01361">
        <w:rPr>
          <w:rFonts w:ascii="Times New Roman" w:hAnsi="Times New Roman"/>
          <w:sz w:val="28"/>
          <w:szCs w:val="28"/>
        </w:rPr>
        <w:t xml:space="preserve">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заплановано щеплень-460 (триразово),</w:t>
      </w:r>
      <w:r w:rsidRPr="00A01361">
        <w:rPr>
          <w:rStyle w:val="Heading3Char"/>
          <w:b w:val="0"/>
          <w:sz w:val="28"/>
          <w:szCs w:val="28"/>
          <w:lang w:val="uk-UA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вакциновано повністю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45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 чоловік,</w:t>
      </w:r>
      <w:r w:rsidRPr="00A01361">
        <w:rPr>
          <w:rFonts w:ascii="Times New Roman" w:hAnsi="Times New Roman"/>
          <w:sz w:val="28"/>
          <w:szCs w:val="28"/>
        </w:rPr>
        <w:t xml:space="preserve">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7"/>
        </w:rPr>
        <w:t xml:space="preserve">що становить </w:t>
      </w:r>
      <w:r w:rsidRPr="00A01361">
        <w:rPr>
          <w:rStyle w:val="FontStyle"/>
          <w:rFonts w:ascii="Times New Roman" w:hAnsi="Times New Roman"/>
          <w:color w:val="auto"/>
          <w:sz w:val="28"/>
          <w:szCs w:val="27"/>
        </w:rPr>
        <w:t>9,8%</w:t>
      </w:r>
      <w:r>
        <w:rPr>
          <w:rStyle w:val="FontStyle"/>
          <w:rFonts w:ascii="Times New Roman" w:hAnsi="Times New Roman"/>
          <w:color w:val="auto"/>
          <w:sz w:val="28"/>
          <w:szCs w:val="27"/>
        </w:rPr>
        <w:t xml:space="preserve"> від потреби</w:t>
      </w:r>
      <w:r w:rsidRPr="00A01361">
        <w:rPr>
          <w:rStyle w:val="FontStyle"/>
          <w:rFonts w:ascii="Times New Roman" w:hAnsi="Times New Roman"/>
          <w:color w:val="auto"/>
          <w:sz w:val="28"/>
          <w:szCs w:val="27"/>
        </w:rPr>
        <w:t>;</w:t>
      </w:r>
    </w:p>
    <w:p w:rsidR="00E467E0" w:rsidRPr="00A01361" w:rsidRDefault="00E467E0" w:rsidP="00365FF0">
      <w:pPr>
        <w:jc w:val="both"/>
        <w:rPr>
          <w:rStyle w:val="FontStyle"/>
          <w:rFonts w:ascii="Times New Roman" w:hAnsi="Times New Roman"/>
          <w:color w:val="auto"/>
          <w:sz w:val="28"/>
          <w:szCs w:val="27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7"/>
        </w:rPr>
        <w:t>-</w:t>
      </w:r>
      <w:r w:rsidRPr="00A01361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поліомієліту заплановано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460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щеплень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(триразово),</w:t>
      </w:r>
      <w:r w:rsidRPr="00A01361">
        <w:rPr>
          <w:rStyle w:val="Heading3Char"/>
          <w:b w:val="0"/>
          <w:sz w:val="28"/>
          <w:szCs w:val="28"/>
          <w:lang w:val="uk-UA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вакциновано повністю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71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 дитина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,</w:t>
      </w:r>
      <w:r w:rsidRPr="00A01361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що становить </w:t>
      </w:r>
      <w:r>
        <w:rPr>
          <w:rStyle w:val="FontStyle"/>
          <w:rFonts w:ascii="Times New Roman" w:hAnsi="Times New Roman"/>
          <w:color w:val="auto"/>
          <w:sz w:val="28"/>
          <w:szCs w:val="27"/>
        </w:rPr>
        <w:t>15,4% від потреби;</w:t>
      </w:r>
    </w:p>
    <w:p w:rsidR="00E467E0" w:rsidRPr="00A01361" w:rsidRDefault="00E467E0" w:rsidP="00365FF0">
      <w:pPr>
        <w:jc w:val="both"/>
        <w:rPr>
          <w:rStyle w:val="FontStyle"/>
          <w:rFonts w:ascii="Times New Roman" w:hAnsi="Times New Roman"/>
          <w:color w:val="auto"/>
          <w:sz w:val="28"/>
          <w:szCs w:val="27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7"/>
        </w:rPr>
        <w:t>-</w:t>
      </w:r>
      <w:r w:rsidRPr="00A01361">
        <w:rPr>
          <w:rFonts w:ascii="Times New Roman" w:hAnsi="Times New Roman"/>
          <w:sz w:val="28"/>
          <w:szCs w:val="28"/>
        </w:rPr>
        <w:t xml:space="preserve">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БЦЖ (ту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беркульоз)- заплановано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655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щеплень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,</w:t>
      </w:r>
      <w:r w:rsidRPr="00A01361">
        <w:rPr>
          <w:rStyle w:val="Heading3Char"/>
          <w:b w:val="0"/>
          <w:sz w:val="28"/>
          <w:szCs w:val="28"/>
          <w:lang w:val="uk-UA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вакциновано повністю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76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 дітей,</w:t>
      </w:r>
      <w:r>
        <w:rPr>
          <w:rStyle w:val="FontStyle"/>
          <w:rFonts w:ascii="Times New Roman" w:hAnsi="Times New Roman"/>
          <w:color w:val="auto"/>
          <w:sz w:val="28"/>
          <w:szCs w:val="27"/>
        </w:rPr>
        <w:t xml:space="preserve">що становить </w:t>
      </w:r>
      <w:r w:rsidRPr="00A01361">
        <w:rPr>
          <w:rStyle w:val="FontStyle"/>
          <w:rFonts w:ascii="Times New Roman" w:hAnsi="Times New Roman"/>
          <w:color w:val="auto"/>
          <w:sz w:val="28"/>
          <w:szCs w:val="27"/>
        </w:rPr>
        <w:t>11,6%</w:t>
      </w:r>
      <w:r>
        <w:rPr>
          <w:rStyle w:val="FontStyle"/>
          <w:rFonts w:ascii="Times New Roman" w:hAnsi="Times New Roman"/>
          <w:color w:val="auto"/>
          <w:sz w:val="28"/>
          <w:szCs w:val="27"/>
        </w:rPr>
        <w:t xml:space="preserve"> від потреби;</w:t>
      </w:r>
    </w:p>
    <w:p w:rsidR="00E467E0" w:rsidRPr="00A01361" w:rsidRDefault="00E467E0" w:rsidP="00365FF0">
      <w:pPr>
        <w:jc w:val="both"/>
        <w:rPr>
          <w:rStyle w:val="FontStyle"/>
          <w:rFonts w:ascii="Times New Roman" w:hAnsi="Times New Roman"/>
          <w:color w:val="auto"/>
          <w:sz w:val="28"/>
          <w:szCs w:val="27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7"/>
        </w:rPr>
        <w:t>-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вірусн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ого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 гепатит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у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- заплановано 460 щеплень (триразово),</w:t>
      </w:r>
      <w:r w:rsidRPr="00A01361">
        <w:rPr>
          <w:rStyle w:val="Heading3Char"/>
          <w:b w:val="0"/>
          <w:sz w:val="28"/>
          <w:szCs w:val="28"/>
          <w:lang w:val="uk-UA"/>
        </w:rPr>
        <w:t xml:space="preserve">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вак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циновано повністю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16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 дітей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,</w:t>
      </w:r>
      <w:r w:rsidRPr="00A01361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що становить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7"/>
        </w:rPr>
        <w:t>3,5% від потреби;</w:t>
      </w:r>
    </w:p>
    <w:p w:rsidR="00E467E0" w:rsidRPr="00A01361" w:rsidRDefault="00E467E0" w:rsidP="0096324D">
      <w:pPr>
        <w:jc w:val="both"/>
        <w:rPr>
          <w:rStyle w:val="FontStyle"/>
          <w:rFonts w:ascii="Times New Roman" w:hAnsi="Times New Roman"/>
          <w:color w:val="auto"/>
          <w:sz w:val="28"/>
          <w:szCs w:val="28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7"/>
        </w:rPr>
        <w:t>-</w:t>
      </w:r>
      <w:r w:rsidRPr="00A01361">
        <w:rPr>
          <w:rFonts w:ascii="Times New Roman" w:hAnsi="Times New Roman"/>
          <w:sz w:val="28"/>
          <w:szCs w:val="28"/>
        </w:rPr>
        <w:t xml:space="preserve">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кору- заплановано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 460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 щеплень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,</w:t>
      </w:r>
      <w:r w:rsidRPr="00A01361">
        <w:rPr>
          <w:rStyle w:val="Heading3Char"/>
          <w:b w:val="0"/>
          <w:sz w:val="28"/>
          <w:szCs w:val="28"/>
          <w:lang w:val="uk-UA"/>
        </w:rPr>
        <w:t xml:space="preserve"> 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вакциновано повністю 11 дітей, що становить 2,4 % від потреби.</w:t>
      </w:r>
    </w:p>
    <w:p w:rsidR="00E467E0" w:rsidRDefault="00E467E0" w:rsidP="0096324D">
      <w:pPr>
        <w:ind w:firstLine="567"/>
        <w:jc w:val="both"/>
        <w:rPr>
          <w:rStyle w:val="FontStyle"/>
          <w:rFonts w:ascii="Times New Roman" w:hAnsi="Times New Roman"/>
          <w:color w:val="auto"/>
          <w:sz w:val="28"/>
          <w:szCs w:val="28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На сьогоднішній день залишається критичною ситуація щодо постачання туберкуліну для проведення діагностичної проби на туберкульоз та щеплення проти кору, паротиту, краснухи, дифтерії і правцю для дітей старше року.</w:t>
      </w:r>
    </w:p>
    <w:p w:rsidR="00E467E0" w:rsidRDefault="00E467E0" w:rsidP="0096324D">
      <w:pPr>
        <w:ind w:firstLine="567"/>
        <w:jc w:val="both"/>
        <w:rPr>
          <w:rStyle w:val="FontStyle"/>
          <w:rFonts w:ascii="Times New Roman" w:hAnsi="Times New Roman"/>
          <w:color w:val="auto"/>
          <w:sz w:val="28"/>
          <w:szCs w:val="28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З метою підтримки та зміцнення імунітету у дітей та забезпечення виконання Загальнодержавн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ої програми імунопрофілактики та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 захисту населення від інфекційних хвороб на 2010-2015 рр.</w:t>
      </w:r>
      <w:r>
        <w:rPr>
          <w:rStyle w:val="FontStyle"/>
          <w:rFonts w:ascii="Times New Roman" w:hAnsi="Times New Roman"/>
          <w:color w:val="auto"/>
          <w:sz w:val="28"/>
          <w:szCs w:val="28"/>
        </w:rPr>
        <w:t>,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 xml:space="preserve"> просимо допомогти у вирішенні питання щодо постачання імунобіологічних препаратів.</w:t>
      </w:r>
    </w:p>
    <w:p w:rsidR="00E467E0" w:rsidRPr="00A01361" w:rsidRDefault="00E467E0" w:rsidP="0096324D">
      <w:pPr>
        <w:ind w:firstLine="567"/>
        <w:jc w:val="both"/>
        <w:rPr>
          <w:rStyle w:val="FontStyle"/>
          <w:rFonts w:ascii="Times New Roman" w:hAnsi="Times New Roman"/>
          <w:color w:val="auto"/>
          <w:sz w:val="28"/>
          <w:szCs w:val="28"/>
        </w:rPr>
      </w:pPr>
      <w:r>
        <w:rPr>
          <w:rStyle w:val="FontStyle"/>
          <w:rFonts w:ascii="Times New Roman" w:hAnsi="Times New Roman"/>
          <w:color w:val="auto"/>
          <w:sz w:val="28"/>
          <w:szCs w:val="28"/>
        </w:rPr>
        <w:t xml:space="preserve">З повагою, </w:t>
      </w: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депутати Лубенської міської ради.</w:t>
      </w:r>
    </w:p>
    <w:p w:rsidR="00E467E0" w:rsidRPr="0096324D" w:rsidRDefault="00E467E0" w:rsidP="0096324D">
      <w:pPr>
        <w:ind w:firstLine="567"/>
        <w:jc w:val="both"/>
        <w:rPr>
          <w:rStyle w:val="FontStyle"/>
          <w:rFonts w:ascii="Times New Roman" w:hAnsi="Times New Roman"/>
          <w:color w:val="auto"/>
          <w:sz w:val="28"/>
          <w:szCs w:val="28"/>
        </w:rPr>
      </w:pPr>
      <w:r w:rsidRPr="00A01361">
        <w:rPr>
          <w:rStyle w:val="FontStyle"/>
          <w:rFonts w:ascii="Times New Roman" w:hAnsi="Times New Roman"/>
          <w:color w:val="auto"/>
          <w:sz w:val="28"/>
          <w:szCs w:val="28"/>
        </w:rPr>
        <w:t>Секретар міської ради                                                       І.І.Карпець</w:t>
      </w:r>
    </w:p>
    <w:p w:rsidR="00E467E0" w:rsidRPr="00A01361" w:rsidRDefault="00E467E0">
      <w:pPr>
        <w:rPr>
          <w:rFonts w:ascii="Times New Roman" w:hAnsi="Times New Roman"/>
        </w:rPr>
      </w:pPr>
    </w:p>
    <w:sectPr w:rsidR="00E467E0" w:rsidRPr="00A01361" w:rsidSect="0096324D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46D"/>
    <w:rsid w:val="00000E39"/>
    <w:rsid w:val="00001138"/>
    <w:rsid w:val="00020502"/>
    <w:rsid w:val="000219FB"/>
    <w:rsid w:val="0002271F"/>
    <w:rsid w:val="0002591F"/>
    <w:rsid w:val="00027D76"/>
    <w:rsid w:val="0003010A"/>
    <w:rsid w:val="000312F0"/>
    <w:rsid w:val="00032F2F"/>
    <w:rsid w:val="00035352"/>
    <w:rsid w:val="00036DD5"/>
    <w:rsid w:val="00041EE2"/>
    <w:rsid w:val="00041F65"/>
    <w:rsid w:val="00043AFF"/>
    <w:rsid w:val="00043BB7"/>
    <w:rsid w:val="00043DA8"/>
    <w:rsid w:val="00044762"/>
    <w:rsid w:val="00045B80"/>
    <w:rsid w:val="00047CB6"/>
    <w:rsid w:val="000544D6"/>
    <w:rsid w:val="0005484F"/>
    <w:rsid w:val="00063296"/>
    <w:rsid w:val="000649A2"/>
    <w:rsid w:val="00065A33"/>
    <w:rsid w:val="000678B0"/>
    <w:rsid w:val="00070EB3"/>
    <w:rsid w:val="00072134"/>
    <w:rsid w:val="00072269"/>
    <w:rsid w:val="000750CD"/>
    <w:rsid w:val="00080148"/>
    <w:rsid w:val="000801CA"/>
    <w:rsid w:val="00097A4F"/>
    <w:rsid w:val="000A248D"/>
    <w:rsid w:val="000B230F"/>
    <w:rsid w:val="000B3E04"/>
    <w:rsid w:val="000B7F0C"/>
    <w:rsid w:val="000C1196"/>
    <w:rsid w:val="000C153F"/>
    <w:rsid w:val="000C3041"/>
    <w:rsid w:val="000D2656"/>
    <w:rsid w:val="000D444B"/>
    <w:rsid w:val="000D57EB"/>
    <w:rsid w:val="000D5873"/>
    <w:rsid w:val="000D6472"/>
    <w:rsid w:val="000D73DC"/>
    <w:rsid w:val="000E1A35"/>
    <w:rsid w:val="000E29DA"/>
    <w:rsid w:val="000E78BA"/>
    <w:rsid w:val="000F11B3"/>
    <w:rsid w:val="000F4285"/>
    <w:rsid w:val="001000E1"/>
    <w:rsid w:val="00103F2F"/>
    <w:rsid w:val="00104218"/>
    <w:rsid w:val="00106D47"/>
    <w:rsid w:val="00107436"/>
    <w:rsid w:val="00110A7B"/>
    <w:rsid w:val="00110B4C"/>
    <w:rsid w:val="001307D4"/>
    <w:rsid w:val="00135906"/>
    <w:rsid w:val="00136A42"/>
    <w:rsid w:val="00140EF0"/>
    <w:rsid w:val="00141457"/>
    <w:rsid w:val="0014161A"/>
    <w:rsid w:val="00142B3D"/>
    <w:rsid w:val="00144BEF"/>
    <w:rsid w:val="00146F91"/>
    <w:rsid w:val="001475C1"/>
    <w:rsid w:val="00147854"/>
    <w:rsid w:val="00150580"/>
    <w:rsid w:val="001552FB"/>
    <w:rsid w:val="001617E1"/>
    <w:rsid w:val="0016252B"/>
    <w:rsid w:val="001658AA"/>
    <w:rsid w:val="00166C53"/>
    <w:rsid w:val="0017050F"/>
    <w:rsid w:val="001717E9"/>
    <w:rsid w:val="00173B05"/>
    <w:rsid w:val="00174DEE"/>
    <w:rsid w:val="00175ABB"/>
    <w:rsid w:val="001814C7"/>
    <w:rsid w:val="00183CCE"/>
    <w:rsid w:val="001844BB"/>
    <w:rsid w:val="00184A5C"/>
    <w:rsid w:val="00184F00"/>
    <w:rsid w:val="00185A09"/>
    <w:rsid w:val="00185DC1"/>
    <w:rsid w:val="0019046D"/>
    <w:rsid w:val="0019132F"/>
    <w:rsid w:val="00193AD7"/>
    <w:rsid w:val="00193C09"/>
    <w:rsid w:val="001940F9"/>
    <w:rsid w:val="00196B00"/>
    <w:rsid w:val="00196B71"/>
    <w:rsid w:val="00197A9F"/>
    <w:rsid w:val="001A14B3"/>
    <w:rsid w:val="001A3FC0"/>
    <w:rsid w:val="001A6A8E"/>
    <w:rsid w:val="001B4B76"/>
    <w:rsid w:val="001B623C"/>
    <w:rsid w:val="001B7D3D"/>
    <w:rsid w:val="001C0B01"/>
    <w:rsid w:val="001D08A7"/>
    <w:rsid w:val="001D1781"/>
    <w:rsid w:val="001D258A"/>
    <w:rsid w:val="001D3533"/>
    <w:rsid w:val="001D624E"/>
    <w:rsid w:val="001D6576"/>
    <w:rsid w:val="001D744A"/>
    <w:rsid w:val="001E113D"/>
    <w:rsid w:val="001E1FB8"/>
    <w:rsid w:val="001E2951"/>
    <w:rsid w:val="001E70EE"/>
    <w:rsid w:val="001F2463"/>
    <w:rsid w:val="001F2AC5"/>
    <w:rsid w:val="001F3463"/>
    <w:rsid w:val="001F5C21"/>
    <w:rsid w:val="001F635A"/>
    <w:rsid w:val="001F6590"/>
    <w:rsid w:val="001F6F59"/>
    <w:rsid w:val="002005D1"/>
    <w:rsid w:val="00201442"/>
    <w:rsid w:val="00210709"/>
    <w:rsid w:val="00217A9F"/>
    <w:rsid w:val="00217EC1"/>
    <w:rsid w:val="00224F29"/>
    <w:rsid w:val="00230D14"/>
    <w:rsid w:val="00230D9E"/>
    <w:rsid w:val="00232903"/>
    <w:rsid w:val="002349BA"/>
    <w:rsid w:val="00237854"/>
    <w:rsid w:val="00237FED"/>
    <w:rsid w:val="00241835"/>
    <w:rsid w:val="00243243"/>
    <w:rsid w:val="0024478D"/>
    <w:rsid w:val="0024762A"/>
    <w:rsid w:val="00247A0F"/>
    <w:rsid w:val="00247BFB"/>
    <w:rsid w:val="002572A5"/>
    <w:rsid w:val="00260293"/>
    <w:rsid w:val="00266997"/>
    <w:rsid w:val="00267454"/>
    <w:rsid w:val="002712DF"/>
    <w:rsid w:val="00271461"/>
    <w:rsid w:val="002756F9"/>
    <w:rsid w:val="00275D7B"/>
    <w:rsid w:val="002772EF"/>
    <w:rsid w:val="00277EA8"/>
    <w:rsid w:val="00284531"/>
    <w:rsid w:val="00292522"/>
    <w:rsid w:val="00295F30"/>
    <w:rsid w:val="002A2CDB"/>
    <w:rsid w:val="002A5C7A"/>
    <w:rsid w:val="002B14E5"/>
    <w:rsid w:val="002B24F8"/>
    <w:rsid w:val="002B600E"/>
    <w:rsid w:val="002B6E1D"/>
    <w:rsid w:val="002B78F2"/>
    <w:rsid w:val="002C1F29"/>
    <w:rsid w:val="002C4332"/>
    <w:rsid w:val="002D167E"/>
    <w:rsid w:val="002D1F2A"/>
    <w:rsid w:val="002D460D"/>
    <w:rsid w:val="002D61C2"/>
    <w:rsid w:val="002E6488"/>
    <w:rsid w:val="002E73E8"/>
    <w:rsid w:val="002F2B5B"/>
    <w:rsid w:val="002F6168"/>
    <w:rsid w:val="0030131F"/>
    <w:rsid w:val="00304094"/>
    <w:rsid w:val="00310133"/>
    <w:rsid w:val="00310333"/>
    <w:rsid w:val="003149C4"/>
    <w:rsid w:val="003165B0"/>
    <w:rsid w:val="00320208"/>
    <w:rsid w:val="00321731"/>
    <w:rsid w:val="003231FE"/>
    <w:rsid w:val="00323C70"/>
    <w:rsid w:val="00324DC1"/>
    <w:rsid w:val="003254AB"/>
    <w:rsid w:val="0032556D"/>
    <w:rsid w:val="0032621A"/>
    <w:rsid w:val="0032631E"/>
    <w:rsid w:val="00327CEB"/>
    <w:rsid w:val="003304BB"/>
    <w:rsid w:val="00335DFA"/>
    <w:rsid w:val="00340F1F"/>
    <w:rsid w:val="00342CA0"/>
    <w:rsid w:val="00344153"/>
    <w:rsid w:val="00356507"/>
    <w:rsid w:val="00365FF0"/>
    <w:rsid w:val="00370292"/>
    <w:rsid w:val="003711A9"/>
    <w:rsid w:val="00375B25"/>
    <w:rsid w:val="00381CBA"/>
    <w:rsid w:val="00381EE1"/>
    <w:rsid w:val="00385F99"/>
    <w:rsid w:val="00387510"/>
    <w:rsid w:val="00393179"/>
    <w:rsid w:val="00394C86"/>
    <w:rsid w:val="00394E89"/>
    <w:rsid w:val="003968AB"/>
    <w:rsid w:val="00397F4B"/>
    <w:rsid w:val="003A147D"/>
    <w:rsid w:val="003A2C87"/>
    <w:rsid w:val="003A491D"/>
    <w:rsid w:val="003A4A26"/>
    <w:rsid w:val="003A4BE3"/>
    <w:rsid w:val="003A5BBC"/>
    <w:rsid w:val="003A5BD1"/>
    <w:rsid w:val="003B63B0"/>
    <w:rsid w:val="003B648E"/>
    <w:rsid w:val="003C2CEF"/>
    <w:rsid w:val="003C4252"/>
    <w:rsid w:val="003C5182"/>
    <w:rsid w:val="003D13AB"/>
    <w:rsid w:val="003E01AA"/>
    <w:rsid w:val="003E3F2F"/>
    <w:rsid w:val="003F197F"/>
    <w:rsid w:val="003F29D4"/>
    <w:rsid w:val="003F3E9F"/>
    <w:rsid w:val="003F5963"/>
    <w:rsid w:val="00405421"/>
    <w:rsid w:val="0040660A"/>
    <w:rsid w:val="00407CDD"/>
    <w:rsid w:val="0041346A"/>
    <w:rsid w:val="00416498"/>
    <w:rsid w:val="00416E61"/>
    <w:rsid w:val="00422369"/>
    <w:rsid w:val="004231C4"/>
    <w:rsid w:val="00424925"/>
    <w:rsid w:val="00426B24"/>
    <w:rsid w:val="00431B1E"/>
    <w:rsid w:val="00434121"/>
    <w:rsid w:val="004364D5"/>
    <w:rsid w:val="00437A4E"/>
    <w:rsid w:val="00440235"/>
    <w:rsid w:val="00444722"/>
    <w:rsid w:val="00452D9D"/>
    <w:rsid w:val="004547DA"/>
    <w:rsid w:val="00456B20"/>
    <w:rsid w:val="00460CA4"/>
    <w:rsid w:val="00461425"/>
    <w:rsid w:val="00465E4E"/>
    <w:rsid w:val="00465E99"/>
    <w:rsid w:val="004660A3"/>
    <w:rsid w:val="0046725F"/>
    <w:rsid w:val="0047075C"/>
    <w:rsid w:val="004761D7"/>
    <w:rsid w:val="00480907"/>
    <w:rsid w:val="00480EB0"/>
    <w:rsid w:val="004832D5"/>
    <w:rsid w:val="00483D86"/>
    <w:rsid w:val="00484B40"/>
    <w:rsid w:val="00485F29"/>
    <w:rsid w:val="00486352"/>
    <w:rsid w:val="00487397"/>
    <w:rsid w:val="0049171D"/>
    <w:rsid w:val="004A2EFE"/>
    <w:rsid w:val="004B5733"/>
    <w:rsid w:val="004B5A44"/>
    <w:rsid w:val="004C47AD"/>
    <w:rsid w:val="004C583D"/>
    <w:rsid w:val="004C765E"/>
    <w:rsid w:val="004C794B"/>
    <w:rsid w:val="004D025B"/>
    <w:rsid w:val="004D2264"/>
    <w:rsid w:val="004D6766"/>
    <w:rsid w:val="004D7338"/>
    <w:rsid w:val="004E3234"/>
    <w:rsid w:val="004E5AA7"/>
    <w:rsid w:val="004F01FF"/>
    <w:rsid w:val="004F2B4D"/>
    <w:rsid w:val="004F699C"/>
    <w:rsid w:val="0050359B"/>
    <w:rsid w:val="00504A5F"/>
    <w:rsid w:val="00510951"/>
    <w:rsid w:val="00510A33"/>
    <w:rsid w:val="0051336C"/>
    <w:rsid w:val="00514954"/>
    <w:rsid w:val="005154C4"/>
    <w:rsid w:val="005156C2"/>
    <w:rsid w:val="005205B0"/>
    <w:rsid w:val="00526109"/>
    <w:rsid w:val="00527FF0"/>
    <w:rsid w:val="00530BC4"/>
    <w:rsid w:val="00533B61"/>
    <w:rsid w:val="005341C1"/>
    <w:rsid w:val="005368E2"/>
    <w:rsid w:val="005423B8"/>
    <w:rsid w:val="0054732E"/>
    <w:rsid w:val="00553BA2"/>
    <w:rsid w:val="0056480A"/>
    <w:rsid w:val="00565A30"/>
    <w:rsid w:val="0057292A"/>
    <w:rsid w:val="00573C70"/>
    <w:rsid w:val="0057555D"/>
    <w:rsid w:val="0058019D"/>
    <w:rsid w:val="005803F2"/>
    <w:rsid w:val="00594222"/>
    <w:rsid w:val="00595801"/>
    <w:rsid w:val="00595B03"/>
    <w:rsid w:val="005975CB"/>
    <w:rsid w:val="005A10BE"/>
    <w:rsid w:val="005A1BF1"/>
    <w:rsid w:val="005A26E2"/>
    <w:rsid w:val="005A340D"/>
    <w:rsid w:val="005A39D3"/>
    <w:rsid w:val="005A55EE"/>
    <w:rsid w:val="005A7D8F"/>
    <w:rsid w:val="005B09FE"/>
    <w:rsid w:val="005B102A"/>
    <w:rsid w:val="005B1DE5"/>
    <w:rsid w:val="005B4D7F"/>
    <w:rsid w:val="005C041F"/>
    <w:rsid w:val="005C3B14"/>
    <w:rsid w:val="005C7A97"/>
    <w:rsid w:val="005D02E6"/>
    <w:rsid w:val="005D166B"/>
    <w:rsid w:val="005D38DC"/>
    <w:rsid w:val="005D47FA"/>
    <w:rsid w:val="005D6B6E"/>
    <w:rsid w:val="005D739C"/>
    <w:rsid w:val="005E07C3"/>
    <w:rsid w:val="005E1029"/>
    <w:rsid w:val="005E3148"/>
    <w:rsid w:val="005E3D4B"/>
    <w:rsid w:val="005E654B"/>
    <w:rsid w:val="005F0190"/>
    <w:rsid w:val="005F0417"/>
    <w:rsid w:val="006011A2"/>
    <w:rsid w:val="00602577"/>
    <w:rsid w:val="0060355F"/>
    <w:rsid w:val="00607FD0"/>
    <w:rsid w:val="00610168"/>
    <w:rsid w:val="00612038"/>
    <w:rsid w:val="0061378A"/>
    <w:rsid w:val="0062033D"/>
    <w:rsid w:val="0062273F"/>
    <w:rsid w:val="00626D5F"/>
    <w:rsid w:val="00627819"/>
    <w:rsid w:val="00633194"/>
    <w:rsid w:val="00633470"/>
    <w:rsid w:val="00636528"/>
    <w:rsid w:val="006404EE"/>
    <w:rsid w:val="00641791"/>
    <w:rsid w:val="006451A3"/>
    <w:rsid w:val="00646590"/>
    <w:rsid w:val="006470B2"/>
    <w:rsid w:val="00647D37"/>
    <w:rsid w:val="00650EB4"/>
    <w:rsid w:val="00651180"/>
    <w:rsid w:val="00651387"/>
    <w:rsid w:val="00652141"/>
    <w:rsid w:val="00660BF5"/>
    <w:rsid w:val="00662DCC"/>
    <w:rsid w:val="0066307B"/>
    <w:rsid w:val="00663FB7"/>
    <w:rsid w:val="0066450B"/>
    <w:rsid w:val="006658AF"/>
    <w:rsid w:val="00665D3E"/>
    <w:rsid w:val="00670407"/>
    <w:rsid w:val="006766FF"/>
    <w:rsid w:val="006770B1"/>
    <w:rsid w:val="00680172"/>
    <w:rsid w:val="00682ABF"/>
    <w:rsid w:val="0068690E"/>
    <w:rsid w:val="00692C0C"/>
    <w:rsid w:val="00692D28"/>
    <w:rsid w:val="00695B50"/>
    <w:rsid w:val="006A3080"/>
    <w:rsid w:val="006A4528"/>
    <w:rsid w:val="006A4D9E"/>
    <w:rsid w:val="006A61E9"/>
    <w:rsid w:val="006A6547"/>
    <w:rsid w:val="006B11AE"/>
    <w:rsid w:val="006B2740"/>
    <w:rsid w:val="006B350E"/>
    <w:rsid w:val="006B57C5"/>
    <w:rsid w:val="006C1E90"/>
    <w:rsid w:val="006C2FC0"/>
    <w:rsid w:val="006C5A99"/>
    <w:rsid w:val="006D0098"/>
    <w:rsid w:val="006D72B5"/>
    <w:rsid w:val="006D777E"/>
    <w:rsid w:val="006D7799"/>
    <w:rsid w:val="006E33A1"/>
    <w:rsid w:val="006E3EA8"/>
    <w:rsid w:val="006E6F29"/>
    <w:rsid w:val="006F0BD8"/>
    <w:rsid w:val="006F1E31"/>
    <w:rsid w:val="006F4B3C"/>
    <w:rsid w:val="00701244"/>
    <w:rsid w:val="007027AF"/>
    <w:rsid w:val="0070648D"/>
    <w:rsid w:val="007172E7"/>
    <w:rsid w:val="00720264"/>
    <w:rsid w:val="00720FA6"/>
    <w:rsid w:val="007213F7"/>
    <w:rsid w:val="00722184"/>
    <w:rsid w:val="00722206"/>
    <w:rsid w:val="00723494"/>
    <w:rsid w:val="00723C54"/>
    <w:rsid w:val="00725D98"/>
    <w:rsid w:val="007301C3"/>
    <w:rsid w:val="007308D0"/>
    <w:rsid w:val="00731B35"/>
    <w:rsid w:val="007346C9"/>
    <w:rsid w:val="00734FB8"/>
    <w:rsid w:val="00737747"/>
    <w:rsid w:val="00740159"/>
    <w:rsid w:val="007407CE"/>
    <w:rsid w:val="00752E17"/>
    <w:rsid w:val="007541A3"/>
    <w:rsid w:val="00757A0E"/>
    <w:rsid w:val="00766296"/>
    <w:rsid w:val="00766331"/>
    <w:rsid w:val="007677EE"/>
    <w:rsid w:val="00771A9C"/>
    <w:rsid w:val="007727A3"/>
    <w:rsid w:val="007746C2"/>
    <w:rsid w:val="007753BC"/>
    <w:rsid w:val="00776FF7"/>
    <w:rsid w:val="00792A7F"/>
    <w:rsid w:val="00795DED"/>
    <w:rsid w:val="007977BE"/>
    <w:rsid w:val="007A322D"/>
    <w:rsid w:val="007B461E"/>
    <w:rsid w:val="007B655E"/>
    <w:rsid w:val="007C06DA"/>
    <w:rsid w:val="007C48FE"/>
    <w:rsid w:val="007C77D2"/>
    <w:rsid w:val="007D0550"/>
    <w:rsid w:val="007D3293"/>
    <w:rsid w:val="007D33DA"/>
    <w:rsid w:val="007D3476"/>
    <w:rsid w:val="007D4818"/>
    <w:rsid w:val="007D5E19"/>
    <w:rsid w:val="007E66D3"/>
    <w:rsid w:val="007F0845"/>
    <w:rsid w:val="007F2BB5"/>
    <w:rsid w:val="007F759D"/>
    <w:rsid w:val="008037AA"/>
    <w:rsid w:val="00811631"/>
    <w:rsid w:val="00813E76"/>
    <w:rsid w:val="008259AB"/>
    <w:rsid w:val="00826E5D"/>
    <w:rsid w:val="008315AE"/>
    <w:rsid w:val="00832A3C"/>
    <w:rsid w:val="008478FD"/>
    <w:rsid w:val="00850C04"/>
    <w:rsid w:val="00851975"/>
    <w:rsid w:val="00852ABE"/>
    <w:rsid w:val="00864429"/>
    <w:rsid w:val="008673B3"/>
    <w:rsid w:val="00872201"/>
    <w:rsid w:val="00875F54"/>
    <w:rsid w:val="00881DE3"/>
    <w:rsid w:val="00892DD1"/>
    <w:rsid w:val="0089408B"/>
    <w:rsid w:val="00895B22"/>
    <w:rsid w:val="008976AF"/>
    <w:rsid w:val="008A02A0"/>
    <w:rsid w:val="008A4954"/>
    <w:rsid w:val="008A50F6"/>
    <w:rsid w:val="008A7BD5"/>
    <w:rsid w:val="008B1EC7"/>
    <w:rsid w:val="008B3100"/>
    <w:rsid w:val="008B4FEE"/>
    <w:rsid w:val="008B6D34"/>
    <w:rsid w:val="008C11BD"/>
    <w:rsid w:val="008C176B"/>
    <w:rsid w:val="008C292D"/>
    <w:rsid w:val="008C3AAC"/>
    <w:rsid w:val="008C4685"/>
    <w:rsid w:val="008C4807"/>
    <w:rsid w:val="008C5E5C"/>
    <w:rsid w:val="008C7B7A"/>
    <w:rsid w:val="008C7B8E"/>
    <w:rsid w:val="008D5EBD"/>
    <w:rsid w:val="008D6EC4"/>
    <w:rsid w:val="008E0DA6"/>
    <w:rsid w:val="008E529E"/>
    <w:rsid w:val="008E533C"/>
    <w:rsid w:val="008E7124"/>
    <w:rsid w:val="00901838"/>
    <w:rsid w:val="0090251A"/>
    <w:rsid w:val="0090507E"/>
    <w:rsid w:val="0090655E"/>
    <w:rsid w:val="00914448"/>
    <w:rsid w:val="009148AB"/>
    <w:rsid w:val="0091628D"/>
    <w:rsid w:val="00930CCF"/>
    <w:rsid w:val="009320F7"/>
    <w:rsid w:val="00933EE3"/>
    <w:rsid w:val="0093424E"/>
    <w:rsid w:val="00941A4F"/>
    <w:rsid w:val="0094268B"/>
    <w:rsid w:val="0094418E"/>
    <w:rsid w:val="00954AEB"/>
    <w:rsid w:val="00954C01"/>
    <w:rsid w:val="00957D00"/>
    <w:rsid w:val="0096324D"/>
    <w:rsid w:val="00963C44"/>
    <w:rsid w:val="00964527"/>
    <w:rsid w:val="00966BFE"/>
    <w:rsid w:val="00967DD7"/>
    <w:rsid w:val="009715F2"/>
    <w:rsid w:val="0097401A"/>
    <w:rsid w:val="0097695C"/>
    <w:rsid w:val="009814EC"/>
    <w:rsid w:val="00981A4B"/>
    <w:rsid w:val="00985BAD"/>
    <w:rsid w:val="00990624"/>
    <w:rsid w:val="0099656C"/>
    <w:rsid w:val="00997ECE"/>
    <w:rsid w:val="009A08B4"/>
    <w:rsid w:val="009A1167"/>
    <w:rsid w:val="009A24C4"/>
    <w:rsid w:val="009A2ECD"/>
    <w:rsid w:val="009B3D25"/>
    <w:rsid w:val="009B451C"/>
    <w:rsid w:val="009B4B07"/>
    <w:rsid w:val="009B4D30"/>
    <w:rsid w:val="009B56D4"/>
    <w:rsid w:val="009B64A6"/>
    <w:rsid w:val="009B7D4C"/>
    <w:rsid w:val="009C21C4"/>
    <w:rsid w:val="009C4022"/>
    <w:rsid w:val="009C5118"/>
    <w:rsid w:val="009C5822"/>
    <w:rsid w:val="009C6CA4"/>
    <w:rsid w:val="009C7EB4"/>
    <w:rsid w:val="009D6FF2"/>
    <w:rsid w:val="009E024C"/>
    <w:rsid w:val="009E380E"/>
    <w:rsid w:val="009E39E4"/>
    <w:rsid w:val="009E3FF3"/>
    <w:rsid w:val="009E6578"/>
    <w:rsid w:val="009F13D1"/>
    <w:rsid w:val="009F1C9F"/>
    <w:rsid w:val="00A008C0"/>
    <w:rsid w:val="00A01361"/>
    <w:rsid w:val="00A01E29"/>
    <w:rsid w:val="00A02123"/>
    <w:rsid w:val="00A06EA6"/>
    <w:rsid w:val="00A1125F"/>
    <w:rsid w:val="00A119FF"/>
    <w:rsid w:val="00A13AB2"/>
    <w:rsid w:val="00A14C15"/>
    <w:rsid w:val="00A17EA8"/>
    <w:rsid w:val="00A20A1C"/>
    <w:rsid w:val="00A24BC2"/>
    <w:rsid w:val="00A252CC"/>
    <w:rsid w:val="00A25747"/>
    <w:rsid w:val="00A31433"/>
    <w:rsid w:val="00A33C6E"/>
    <w:rsid w:val="00A33C73"/>
    <w:rsid w:val="00A412D2"/>
    <w:rsid w:val="00A42335"/>
    <w:rsid w:val="00A42404"/>
    <w:rsid w:val="00A42C6A"/>
    <w:rsid w:val="00A56D18"/>
    <w:rsid w:val="00A63288"/>
    <w:rsid w:val="00A65B06"/>
    <w:rsid w:val="00A66010"/>
    <w:rsid w:val="00A66500"/>
    <w:rsid w:val="00A67834"/>
    <w:rsid w:val="00A6799D"/>
    <w:rsid w:val="00A73407"/>
    <w:rsid w:val="00A763A9"/>
    <w:rsid w:val="00A81CCF"/>
    <w:rsid w:val="00A84364"/>
    <w:rsid w:val="00A86474"/>
    <w:rsid w:val="00A872DB"/>
    <w:rsid w:val="00A9244B"/>
    <w:rsid w:val="00A94D5B"/>
    <w:rsid w:val="00A96805"/>
    <w:rsid w:val="00AA1F2F"/>
    <w:rsid w:val="00AA4342"/>
    <w:rsid w:val="00AA5188"/>
    <w:rsid w:val="00AA63E2"/>
    <w:rsid w:val="00AB5B42"/>
    <w:rsid w:val="00AB6FBC"/>
    <w:rsid w:val="00AB714B"/>
    <w:rsid w:val="00AB77CE"/>
    <w:rsid w:val="00AC0121"/>
    <w:rsid w:val="00AC0C3D"/>
    <w:rsid w:val="00AD0DEE"/>
    <w:rsid w:val="00AD7092"/>
    <w:rsid w:val="00AD70BC"/>
    <w:rsid w:val="00AE0A08"/>
    <w:rsid w:val="00AE73B5"/>
    <w:rsid w:val="00AF509C"/>
    <w:rsid w:val="00AF56B0"/>
    <w:rsid w:val="00AF6528"/>
    <w:rsid w:val="00B03A65"/>
    <w:rsid w:val="00B052CE"/>
    <w:rsid w:val="00B07D5D"/>
    <w:rsid w:val="00B12879"/>
    <w:rsid w:val="00B14DCF"/>
    <w:rsid w:val="00B2132D"/>
    <w:rsid w:val="00B2320E"/>
    <w:rsid w:val="00B245BC"/>
    <w:rsid w:val="00B25260"/>
    <w:rsid w:val="00B323FD"/>
    <w:rsid w:val="00B34E18"/>
    <w:rsid w:val="00B41E50"/>
    <w:rsid w:val="00B439C0"/>
    <w:rsid w:val="00B4571F"/>
    <w:rsid w:val="00B466EF"/>
    <w:rsid w:val="00B46744"/>
    <w:rsid w:val="00B47A7E"/>
    <w:rsid w:val="00B47AAB"/>
    <w:rsid w:val="00B51622"/>
    <w:rsid w:val="00B51997"/>
    <w:rsid w:val="00B555C3"/>
    <w:rsid w:val="00B617AA"/>
    <w:rsid w:val="00B72799"/>
    <w:rsid w:val="00B74F4C"/>
    <w:rsid w:val="00B75FEA"/>
    <w:rsid w:val="00B80CD5"/>
    <w:rsid w:val="00B80D20"/>
    <w:rsid w:val="00B90D75"/>
    <w:rsid w:val="00B9274E"/>
    <w:rsid w:val="00B9669B"/>
    <w:rsid w:val="00B96A81"/>
    <w:rsid w:val="00BA10AB"/>
    <w:rsid w:val="00BA174F"/>
    <w:rsid w:val="00BA3CDF"/>
    <w:rsid w:val="00BB1B33"/>
    <w:rsid w:val="00BB2160"/>
    <w:rsid w:val="00BB717E"/>
    <w:rsid w:val="00BC0305"/>
    <w:rsid w:val="00BC3325"/>
    <w:rsid w:val="00BD1522"/>
    <w:rsid w:val="00BD28FB"/>
    <w:rsid w:val="00BD2E53"/>
    <w:rsid w:val="00BD5742"/>
    <w:rsid w:val="00BD7347"/>
    <w:rsid w:val="00BE3904"/>
    <w:rsid w:val="00BE4066"/>
    <w:rsid w:val="00BE55A2"/>
    <w:rsid w:val="00BE6EFA"/>
    <w:rsid w:val="00BF39BB"/>
    <w:rsid w:val="00BF4935"/>
    <w:rsid w:val="00C04B15"/>
    <w:rsid w:val="00C0525F"/>
    <w:rsid w:val="00C106FF"/>
    <w:rsid w:val="00C107F8"/>
    <w:rsid w:val="00C133D8"/>
    <w:rsid w:val="00C13891"/>
    <w:rsid w:val="00C14C9E"/>
    <w:rsid w:val="00C17961"/>
    <w:rsid w:val="00C22D11"/>
    <w:rsid w:val="00C3044E"/>
    <w:rsid w:val="00C32575"/>
    <w:rsid w:val="00C37F06"/>
    <w:rsid w:val="00C42950"/>
    <w:rsid w:val="00C44DAA"/>
    <w:rsid w:val="00C4696B"/>
    <w:rsid w:val="00C46D41"/>
    <w:rsid w:val="00C47EFD"/>
    <w:rsid w:val="00C53607"/>
    <w:rsid w:val="00C54BAB"/>
    <w:rsid w:val="00C54F53"/>
    <w:rsid w:val="00C56EBB"/>
    <w:rsid w:val="00C57BA5"/>
    <w:rsid w:val="00C63C68"/>
    <w:rsid w:val="00C71D35"/>
    <w:rsid w:val="00C7400C"/>
    <w:rsid w:val="00C75071"/>
    <w:rsid w:val="00C767BB"/>
    <w:rsid w:val="00C76F76"/>
    <w:rsid w:val="00C770D3"/>
    <w:rsid w:val="00C7769A"/>
    <w:rsid w:val="00C77812"/>
    <w:rsid w:val="00C802BB"/>
    <w:rsid w:val="00C8221B"/>
    <w:rsid w:val="00C83F35"/>
    <w:rsid w:val="00C84D78"/>
    <w:rsid w:val="00C862DD"/>
    <w:rsid w:val="00C866D2"/>
    <w:rsid w:val="00C86A85"/>
    <w:rsid w:val="00C86AD6"/>
    <w:rsid w:val="00C87B76"/>
    <w:rsid w:val="00C91F37"/>
    <w:rsid w:val="00C921AA"/>
    <w:rsid w:val="00CA0A1F"/>
    <w:rsid w:val="00CA10DF"/>
    <w:rsid w:val="00CA2EA4"/>
    <w:rsid w:val="00CA477C"/>
    <w:rsid w:val="00CA484A"/>
    <w:rsid w:val="00CA671B"/>
    <w:rsid w:val="00CA6868"/>
    <w:rsid w:val="00CB0F0E"/>
    <w:rsid w:val="00CB2513"/>
    <w:rsid w:val="00CB25A7"/>
    <w:rsid w:val="00CB2DB3"/>
    <w:rsid w:val="00CB51CF"/>
    <w:rsid w:val="00CB565F"/>
    <w:rsid w:val="00CC04F5"/>
    <w:rsid w:val="00CC06D8"/>
    <w:rsid w:val="00CC2381"/>
    <w:rsid w:val="00CC25FF"/>
    <w:rsid w:val="00CD09F0"/>
    <w:rsid w:val="00CD1391"/>
    <w:rsid w:val="00CD3535"/>
    <w:rsid w:val="00CD4C1F"/>
    <w:rsid w:val="00CD5D87"/>
    <w:rsid w:val="00CD5E42"/>
    <w:rsid w:val="00CD62B7"/>
    <w:rsid w:val="00CE56F4"/>
    <w:rsid w:val="00CE5788"/>
    <w:rsid w:val="00CF39F5"/>
    <w:rsid w:val="00CF4948"/>
    <w:rsid w:val="00CF7A2F"/>
    <w:rsid w:val="00D00E75"/>
    <w:rsid w:val="00D0196D"/>
    <w:rsid w:val="00D0477F"/>
    <w:rsid w:val="00D0688B"/>
    <w:rsid w:val="00D06D0A"/>
    <w:rsid w:val="00D079F9"/>
    <w:rsid w:val="00D15E0D"/>
    <w:rsid w:val="00D16F8F"/>
    <w:rsid w:val="00D17017"/>
    <w:rsid w:val="00D17229"/>
    <w:rsid w:val="00D23706"/>
    <w:rsid w:val="00D31221"/>
    <w:rsid w:val="00D402FF"/>
    <w:rsid w:val="00D41543"/>
    <w:rsid w:val="00D43AAF"/>
    <w:rsid w:val="00D44EBA"/>
    <w:rsid w:val="00D53352"/>
    <w:rsid w:val="00D57CA7"/>
    <w:rsid w:val="00D57CF8"/>
    <w:rsid w:val="00D617E9"/>
    <w:rsid w:val="00D630C0"/>
    <w:rsid w:val="00D6641A"/>
    <w:rsid w:val="00D70C43"/>
    <w:rsid w:val="00D7102E"/>
    <w:rsid w:val="00D729F8"/>
    <w:rsid w:val="00D75557"/>
    <w:rsid w:val="00D764D6"/>
    <w:rsid w:val="00D812C8"/>
    <w:rsid w:val="00D83B67"/>
    <w:rsid w:val="00D84D3B"/>
    <w:rsid w:val="00D93061"/>
    <w:rsid w:val="00D937E1"/>
    <w:rsid w:val="00D977FE"/>
    <w:rsid w:val="00D97EE8"/>
    <w:rsid w:val="00DA0993"/>
    <w:rsid w:val="00DA24C2"/>
    <w:rsid w:val="00DA4428"/>
    <w:rsid w:val="00DA5696"/>
    <w:rsid w:val="00DB049E"/>
    <w:rsid w:val="00DB3859"/>
    <w:rsid w:val="00DB7ABB"/>
    <w:rsid w:val="00DC4FD8"/>
    <w:rsid w:val="00DC6ED3"/>
    <w:rsid w:val="00DD3F87"/>
    <w:rsid w:val="00DD62A0"/>
    <w:rsid w:val="00DE13EA"/>
    <w:rsid w:val="00DE1607"/>
    <w:rsid w:val="00DF0F44"/>
    <w:rsid w:val="00DF11AC"/>
    <w:rsid w:val="00DF19EC"/>
    <w:rsid w:val="00DF262F"/>
    <w:rsid w:val="00DF321B"/>
    <w:rsid w:val="00E02A2C"/>
    <w:rsid w:val="00E03345"/>
    <w:rsid w:val="00E12025"/>
    <w:rsid w:val="00E158AD"/>
    <w:rsid w:val="00E15A11"/>
    <w:rsid w:val="00E163C4"/>
    <w:rsid w:val="00E164EF"/>
    <w:rsid w:val="00E17C65"/>
    <w:rsid w:val="00E25E8B"/>
    <w:rsid w:val="00E332CB"/>
    <w:rsid w:val="00E36407"/>
    <w:rsid w:val="00E44FF1"/>
    <w:rsid w:val="00E467E0"/>
    <w:rsid w:val="00E51FE4"/>
    <w:rsid w:val="00E5238A"/>
    <w:rsid w:val="00E53214"/>
    <w:rsid w:val="00E55468"/>
    <w:rsid w:val="00E558C0"/>
    <w:rsid w:val="00E60562"/>
    <w:rsid w:val="00E61F83"/>
    <w:rsid w:val="00E6209B"/>
    <w:rsid w:val="00E62B40"/>
    <w:rsid w:val="00E64BFB"/>
    <w:rsid w:val="00E65E05"/>
    <w:rsid w:val="00E67CB5"/>
    <w:rsid w:val="00E7011E"/>
    <w:rsid w:val="00E74C2E"/>
    <w:rsid w:val="00E80161"/>
    <w:rsid w:val="00E80D4F"/>
    <w:rsid w:val="00E8234F"/>
    <w:rsid w:val="00E84CEA"/>
    <w:rsid w:val="00E87011"/>
    <w:rsid w:val="00E9186B"/>
    <w:rsid w:val="00EA0229"/>
    <w:rsid w:val="00EA1AD8"/>
    <w:rsid w:val="00EA1DCE"/>
    <w:rsid w:val="00EB023B"/>
    <w:rsid w:val="00EB2F8E"/>
    <w:rsid w:val="00EB36B1"/>
    <w:rsid w:val="00EB5186"/>
    <w:rsid w:val="00EB7802"/>
    <w:rsid w:val="00EC047F"/>
    <w:rsid w:val="00EC05BD"/>
    <w:rsid w:val="00EC4540"/>
    <w:rsid w:val="00EC49AF"/>
    <w:rsid w:val="00EC5A43"/>
    <w:rsid w:val="00EC68C5"/>
    <w:rsid w:val="00ED6F4E"/>
    <w:rsid w:val="00EE7C7E"/>
    <w:rsid w:val="00EF0A51"/>
    <w:rsid w:val="00EF452F"/>
    <w:rsid w:val="00EF4AC4"/>
    <w:rsid w:val="00EF4CA8"/>
    <w:rsid w:val="00EF7558"/>
    <w:rsid w:val="00F02065"/>
    <w:rsid w:val="00F2026F"/>
    <w:rsid w:val="00F20DBF"/>
    <w:rsid w:val="00F225B9"/>
    <w:rsid w:val="00F24058"/>
    <w:rsid w:val="00F32829"/>
    <w:rsid w:val="00F32F7C"/>
    <w:rsid w:val="00F35719"/>
    <w:rsid w:val="00F40090"/>
    <w:rsid w:val="00F40AEA"/>
    <w:rsid w:val="00F41EE7"/>
    <w:rsid w:val="00F5036B"/>
    <w:rsid w:val="00F5097B"/>
    <w:rsid w:val="00F54D83"/>
    <w:rsid w:val="00F55F07"/>
    <w:rsid w:val="00F610E1"/>
    <w:rsid w:val="00F6143A"/>
    <w:rsid w:val="00F61835"/>
    <w:rsid w:val="00F662C5"/>
    <w:rsid w:val="00F66ADF"/>
    <w:rsid w:val="00F66B1D"/>
    <w:rsid w:val="00F673B1"/>
    <w:rsid w:val="00F72280"/>
    <w:rsid w:val="00F72862"/>
    <w:rsid w:val="00F73FC4"/>
    <w:rsid w:val="00F77F59"/>
    <w:rsid w:val="00F805A5"/>
    <w:rsid w:val="00F809D1"/>
    <w:rsid w:val="00F81AC6"/>
    <w:rsid w:val="00F82C68"/>
    <w:rsid w:val="00F83430"/>
    <w:rsid w:val="00F855CC"/>
    <w:rsid w:val="00F85A8A"/>
    <w:rsid w:val="00F90B56"/>
    <w:rsid w:val="00F931D0"/>
    <w:rsid w:val="00F93A76"/>
    <w:rsid w:val="00F95471"/>
    <w:rsid w:val="00F96551"/>
    <w:rsid w:val="00FA516A"/>
    <w:rsid w:val="00FA5CDD"/>
    <w:rsid w:val="00FA6EC7"/>
    <w:rsid w:val="00FB18F0"/>
    <w:rsid w:val="00FB2ACC"/>
    <w:rsid w:val="00FC07E8"/>
    <w:rsid w:val="00FC291E"/>
    <w:rsid w:val="00FC36B9"/>
    <w:rsid w:val="00FD1CA1"/>
    <w:rsid w:val="00FE0496"/>
    <w:rsid w:val="00FE1C8F"/>
    <w:rsid w:val="00FE5727"/>
    <w:rsid w:val="00FF0A7E"/>
    <w:rsid w:val="00FF0EC6"/>
    <w:rsid w:val="00FF17CB"/>
    <w:rsid w:val="00FF201B"/>
    <w:rsid w:val="00FF325C"/>
    <w:rsid w:val="00FF3892"/>
    <w:rsid w:val="00FF40A4"/>
    <w:rsid w:val="00FF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4E"/>
    <w:pPr>
      <w:spacing w:after="200" w:line="276" w:lineRule="auto"/>
    </w:pPr>
    <w:rPr>
      <w:lang w:val="uk-UA" w:eastAsia="en-US"/>
    </w:rPr>
  </w:style>
  <w:style w:type="paragraph" w:styleId="Heading3">
    <w:name w:val="heading 3"/>
    <w:basedOn w:val="Normal"/>
    <w:link w:val="Heading3Char"/>
    <w:uiPriority w:val="99"/>
    <w:qFormat/>
    <w:rsid w:val="001904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9046D"/>
    <w:rPr>
      <w:rFonts w:ascii="Times New Roman" w:hAnsi="Times New Roman" w:cs="Times New Roman"/>
      <w:b/>
      <w:bCs/>
      <w:sz w:val="27"/>
      <w:szCs w:val="27"/>
      <w:lang w:eastAsia="uk-UA"/>
    </w:rPr>
  </w:style>
  <w:style w:type="character" w:styleId="Hyperlink">
    <w:name w:val="Hyperlink"/>
    <w:basedOn w:val="DefaultParagraphFont"/>
    <w:uiPriority w:val="99"/>
    <w:semiHidden/>
    <w:rsid w:val="0019046D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19046D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072269"/>
    <w:rPr>
      <w:rFonts w:cs="Times New Roman"/>
    </w:rPr>
  </w:style>
  <w:style w:type="character" w:customStyle="1" w:styleId="FontStyle">
    <w:name w:val="Font Style"/>
    <w:uiPriority w:val="99"/>
    <w:rsid w:val="00381EE1"/>
    <w:rPr>
      <w:rFonts w:ascii="Courier New" w:hAnsi="Courier New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7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.ua/url?sa=t&amp;rct=j&amp;q=&amp;esrc=s&amp;source=web&amp;cd=2&amp;cad=rja&amp;uact=8&amp;ved=0CCoQFjAB&amp;url=http%3A%2F%2Fuk.wikipedia.org%2Fwiki%2F%25D0%259F%25D1%2580%25D0%25B5%25D0%25BC%27%25D1%2594%25D1%2580-%25D0%25BC%25D1%2596%25D0%25BD%25D1%2596%25D1%2581%25D1%2582%25D1%2580_%25D0%25A3%25D0%25BA%25D1%2580%25D0%25B0%25D1%2597%25D0%25BD%25D0%25B8&amp;ei=YAnjU6eTGYbXyQP38YKYCg&amp;usg=AFQjCNGIYVzFVjMvAT2CuNcHVoJFDoNzZQ&amp;sig2=RG4b36BAqKFa4w8BIwfc7g&amp;bvm=bv.72676100,d.bG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1</Pages>
  <Words>383</Words>
  <Characters>2189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НФ</cp:lastModifiedBy>
  <cp:revision>8</cp:revision>
  <cp:lastPrinted>2014-08-12T08:45:00Z</cp:lastPrinted>
  <dcterms:created xsi:type="dcterms:W3CDTF">2014-08-07T06:00:00Z</dcterms:created>
  <dcterms:modified xsi:type="dcterms:W3CDTF">2014-08-12T08:47:00Z</dcterms:modified>
</cp:coreProperties>
</file>